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716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single"/>
        </w:rPr>
        <w:t>DEVIL’S FOOD CAKE</w:t>
      </w:r>
    </w:p>
    <w:p w:rsidR="0064071E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 350 degrees,  Bake 45 to 60 minutes</w:t>
      </w:r>
    </w:p>
    <w:p w:rsidR="0064071E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64071E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½ cups flour</w:t>
      </w:r>
    </w:p>
    <w:p w:rsidR="0064071E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teaspoons baking soda</w:t>
      </w:r>
    </w:p>
    <w:p w:rsidR="0064071E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¾ teaspoons baking powder</w:t>
      </w:r>
    </w:p>
    <w:p w:rsidR="0064071E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teaspoons salt</w:t>
      </w:r>
    </w:p>
    <w:p w:rsidR="0064071E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sugar</w:t>
      </w:r>
    </w:p>
    <w:p w:rsidR="0064071E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shortening</w:t>
      </w:r>
    </w:p>
    <w:p w:rsidR="0064071E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cups buttermilk or sour milk (1 tablespoon vinegar to 1 cup milk)</w:t>
      </w:r>
    </w:p>
    <w:p w:rsidR="0064071E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½ squares unsweetened chocolate, melted and cooled</w:t>
      </w:r>
    </w:p>
    <w:p w:rsidR="0064071E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3 eggs</w:t>
      </w:r>
    </w:p>
    <w:p w:rsidR="0064071E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teaspoons vanilla</w:t>
      </w:r>
    </w:p>
    <w:p w:rsidR="0064071E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64071E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Sift together flour, baking soda, baking powder, salt and sugar.  Add shortening and ¾ cup of the buttermilk.  Beat for 2 minutes</w:t>
      </w:r>
      <w:r w:rsidR="00A771B7">
        <w:rPr>
          <w:rFonts w:ascii="Lucida Handwriting" w:hAnsi="Lucida Handwriting"/>
          <w:sz w:val="32"/>
          <w:szCs w:val="32"/>
        </w:rPr>
        <w:t>.  Pour into 3, 8 inch round pans.  Frost when cool.</w:t>
      </w:r>
    </w:p>
    <w:p w:rsidR="0064071E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64071E" w:rsidRPr="0064071E" w:rsidRDefault="0064071E" w:rsidP="002F63A1">
      <w:pPr>
        <w:jc w:val="center"/>
        <w:rPr>
          <w:rFonts w:ascii="Lucida Handwriting" w:hAnsi="Lucida Handwriting"/>
          <w:sz w:val="32"/>
          <w:szCs w:val="32"/>
        </w:rPr>
      </w:pPr>
    </w:p>
    <w:sectPr w:rsidR="0064071E" w:rsidRPr="0064071E" w:rsidSect="001D2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characterSpacingControl w:val="doNotCompress"/>
  <w:compat/>
  <w:rsids>
    <w:rsidRoot w:val="0064071E"/>
    <w:rsid w:val="001D2716"/>
    <w:rsid w:val="002F63A1"/>
    <w:rsid w:val="0064071E"/>
    <w:rsid w:val="00A771B7"/>
    <w:rsid w:val="00B24EE8"/>
    <w:rsid w:val="00F63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_2\Desktop\Reci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</Template>
  <TotalTime>13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2</cp:revision>
  <dcterms:created xsi:type="dcterms:W3CDTF">2012-07-18T18:23:00Z</dcterms:created>
  <dcterms:modified xsi:type="dcterms:W3CDTF">2012-07-18T18:36:00Z</dcterms:modified>
</cp:coreProperties>
</file>